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2A716" w14:textId="77777777" w:rsidR="003C4382" w:rsidRDefault="00E43434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7C30E223" w14:textId="4989E52F" w:rsidR="003C4382" w:rsidRDefault="00E43434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 w:rsidR="00B16C36" w:rsidRPr="00B16C36">
        <w:rPr>
          <w:b/>
          <w:bCs/>
          <w:lang w:val="en-GB"/>
        </w:rPr>
        <w:t>43-G003-21</w:t>
      </w:r>
    </w:p>
    <w:p w14:paraId="7A604F53" w14:textId="77777777" w:rsidR="003C4382" w:rsidRDefault="00E43434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BD011AC" w14:textId="77777777" w:rsidR="003C4382" w:rsidRDefault="00E43434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5842CA53" w14:textId="77777777" w:rsidR="003C4382" w:rsidRPr="00B16C36" w:rsidRDefault="00E43434">
      <w:pPr>
        <w:spacing w:before="120"/>
        <w:jc w:val="both"/>
        <w:rPr>
          <w:rFonts w:ascii="Calibri" w:hAnsi="Calibri" w:cs="Calibri"/>
        </w:rPr>
      </w:pPr>
      <w:r w:rsidRPr="00B16C36"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 w:rsidRPr="00B16C36">
        <w:rPr>
          <w:rStyle w:val="Hyperlink"/>
          <w:rFonts w:ascii="Calibri" w:hAnsi="Calibri" w:cs="Calibri"/>
          <w:lang w:val="en-GB"/>
        </w:rPr>
        <w:t>www.procurement.gov.ki/opentender</w:t>
      </w:r>
      <w:r w:rsidRPr="00B16C36">
        <w:rPr>
          <w:rFonts w:ascii="Calibri" w:hAnsi="Calibri" w:cs="Calibri"/>
        </w:rPr>
        <w:t xml:space="preserve">) </w:t>
      </w:r>
      <w:r w:rsidRPr="00B16C36">
        <w:rPr>
          <w:rFonts w:ascii="Calibri" w:hAnsi="Calibri" w:cs="Calibri"/>
          <w:u w:val="single"/>
        </w:rPr>
        <w:t>or</w:t>
      </w:r>
      <w:r w:rsidRPr="00B16C36"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1558C000" w14:textId="77777777" w:rsidR="003C4382" w:rsidRPr="00B16C36" w:rsidRDefault="003C4382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368"/>
      </w:tblGrid>
      <w:tr w:rsidR="003C4382" w:rsidRPr="00B16C36" w14:paraId="736C8A96" w14:textId="77777777">
        <w:tc>
          <w:tcPr>
            <w:tcW w:w="4673" w:type="dxa"/>
            <w:shd w:val="clear" w:color="auto" w:fill="auto"/>
          </w:tcPr>
          <w:p w14:paraId="08CA7E6B" w14:textId="77777777" w:rsidR="003C4382" w:rsidRPr="00B16C36" w:rsidRDefault="00E43434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bookmarkStart w:id="0" w:name="_Hlk72229744"/>
            <w:r w:rsidRPr="00B16C36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5B608E1C" w14:textId="77777777" w:rsidR="003C4382" w:rsidRPr="00B16C36" w:rsidRDefault="00E43434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B16C36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68" w:type="dxa"/>
            <w:shd w:val="clear" w:color="auto" w:fill="auto"/>
          </w:tcPr>
          <w:p w14:paraId="2238ADB4" w14:textId="77777777" w:rsidR="003C4382" w:rsidRPr="00B16C36" w:rsidRDefault="00E43434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B16C36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3C4382" w:rsidRPr="00B16C36" w14:paraId="10655515" w14:textId="77777777">
        <w:tc>
          <w:tcPr>
            <w:tcW w:w="4673" w:type="dxa"/>
            <w:shd w:val="clear" w:color="auto" w:fill="auto"/>
          </w:tcPr>
          <w:p w14:paraId="260D7F2D" w14:textId="77777777" w:rsidR="003C4382" w:rsidRPr="00B16C36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16C36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6ED49D5D" w14:textId="77777777" w:rsidR="003C4382" w:rsidRPr="00B16C36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16C36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6DA5E594" w14:textId="199D205F" w:rsidR="003C4382" w:rsidRPr="00B16C36" w:rsidRDefault="00E43434">
            <w:pPr>
              <w:rPr>
                <w:rFonts w:ascii="Calibri" w:hAnsi="Calibri"/>
                <w:szCs w:val="20"/>
              </w:rPr>
            </w:pPr>
            <w:r w:rsidRPr="00B16C36">
              <w:rPr>
                <w:rFonts w:ascii="Calibri" w:hAnsi="Calibri"/>
                <w:szCs w:val="20"/>
              </w:rPr>
              <w:t>1</w:t>
            </w:r>
            <w:r w:rsidR="0097089B">
              <w:rPr>
                <w:rFonts w:ascii="Calibri" w:hAnsi="Calibri"/>
                <w:szCs w:val="20"/>
              </w:rPr>
              <w:t>8</w:t>
            </w:r>
            <w:r w:rsidRPr="00B16C36">
              <w:rPr>
                <w:rFonts w:ascii="Calibri" w:hAnsi="Calibri"/>
                <w:szCs w:val="20"/>
              </w:rPr>
              <w:t>/05/2021</w:t>
            </w:r>
          </w:p>
        </w:tc>
      </w:tr>
      <w:tr w:rsidR="003C4382" w:rsidRPr="00B16C36" w14:paraId="7FA9E2A9" w14:textId="77777777">
        <w:tc>
          <w:tcPr>
            <w:tcW w:w="4673" w:type="dxa"/>
            <w:shd w:val="clear" w:color="auto" w:fill="auto"/>
          </w:tcPr>
          <w:p w14:paraId="1A7DB2EA" w14:textId="77777777" w:rsidR="003C4382" w:rsidRPr="00B16C36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16C36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63457BE5" w14:textId="77777777" w:rsidR="003C4382" w:rsidRPr="00B16C36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16C36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BAEE591" w14:textId="44E59FE9" w:rsidR="003C4382" w:rsidRPr="00B16C36" w:rsidRDefault="00E43434">
            <w:pPr>
              <w:rPr>
                <w:rFonts w:ascii="Calibri" w:hAnsi="Calibri"/>
                <w:szCs w:val="20"/>
              </w:rPr>
            </w:pPr>
            <w:r w:rsidRPr="00B16C36">
              <w:rPr>
                <w:rFonts w:ascii="Calibri" w:hAnsi="Calibri"/>
                <w:szCs w:val="20"/>
              </w:rPr>
              <w:t>2</w:t>
            </w:r>
            <w:r w:rsidR="0097089B">
              <w:rPr>
                <w:rFonts w:ascii="Calibri" w:hAnsi="Calibri"/>
                <w:szCs w:val="20"/>
              </w:rPr>
              <w:t>7</w:t>
            </w:r>
            <w:r w:rsidRPr="00B16C36">
              <w:rPr>
                <w:rFonts w:ascii="Calibri" w:hAnsi="Calibri"/>
                <w:szCs w:val="20"/>
              </w:rPr>
              <w:t>/05/2021 (16:00)</w:t>
            </w:r>
          </w:p>
        </w:tc>
      </w:tr>
      <w:tr w:rsidR="003C4382" w:rsidRPr="00B16C36" w14:paraId="7B94580A" w14:textId="77777777">
        <w:tc>
          <w:tcPr>
            <w:tcW w:w="4673" w:type="dxa"/>
            <w:shd w:val="clear" w:color="auto" w:fill="auto"/>
          </w:tcPr>
          <w:p w14:paraId="33695851" w14:textId="77777777" w:rsidR="003C4382" w:rsidRPr="00B16C36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16C36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6B6DFD0E" w14:textId="77777777" w:rsidR="003C4382" w:rsidRPr="00B16C36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16C36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591F5EC" w14:textId="2D15BC1B" w:rsidR="003C4382" w:rsidRPr="00B16C36" w:rsidRDefault="0097089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E43434" w:rsidRPr="00B16C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E43434" w:rsidRPr="00B16C36">
              <w:rPr>
                <w:rFonts w:ascii="Calibri" w:hAnsi="Calibri"/>
                <w:szCs w:val="20"/>
              </w:rPr>
              <w:t>/2021</w:t>
            </w:r>
          </w:p>
        </w:tc>
      </w:tr>
      <w:tr w:rsidR="003C4382" w14:paraId="1C6DB4C9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05027AD6" w14:textId="77777777" w:rsidR="003C4382" w:rsidRPr="00B16C36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16C36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4B2F1951" w14:textId="77777777" w:rsidR="003C4382" w:rsidRPr="00B16C36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B16C36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EB0D64" w14:textId="166712FB" w:rsidR="003C4382" w:rsidRPr="00B16C36" w:rsidRDefault="00E43434">
            <w:pPr>
              <w:rPr>
                <w:rFonts w:ascii="Calibri" w:hAnsi="Calibri"/>
                <w:szCs w:val="20"/>
              </w:rPr>
            </w:pPr>
            <w:r w:rsidRPr="00B16C36">
              <w:rPr>
                <w:rFonts w:ascii="Calibri" w:hAnsi="Calibri"/>
                <w:szCs w:val="20"/>
              </w:rPr>
              <w:t>0</w:t>
            </w:r>
            <w:r w:rsidR="0097089B">
              <w:rPr>
                <w:rFonts w:ascii="Calibri" w:hAnsi="Calibri"/>
                <w:szCs w:val="20"/>
              </w:rPr>
              <w:t>7</w:t>
            </w:r>
            <w:r w:rsidRPr="00B16C36">
              <w:rPr>
                <w:rFonts w:ascii="Calibri" w:hAnsi="Calibri"/>
                <w:szCs w:val="20"/>
              </w:rPr>
              <w:t>/06/2021 (16:00)</w:t>
            </w:r>
          </w:p>
        </w:tc>
      </w:tr>
      <w:tr w:rsidR="003C4382" w14:paraId="6CA6D130" w14:textId="77777777">
        <w:tc>
          <w:tcPr>
            <w:tcW w:w="4673" w:type="dxa"/>
            <w:shd w:val="clear" w:color="auto" w:fill="auto"/>
          </w:tcPr>
          <w:p w14:paraId="37BD355F" w14:textId="77777777" w:rsidR="003C4382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70B559BF" w14:textId="77777777" w:rsidR="003C4382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840E53A" w14:textId="2E87A1D1" w:rsidR="003C4382" w:rsidRDefault="0097089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E43434">
              <w:rPr>
                <w:rFonts w:ascii="Calibri" w:hAnsi="Calibri"/>
                <w:szCs w:val="20"/>
              </w:rPr>
              <w:t>/06/2021</w:t>
            </w:r>
          </w:p>
        </w:tc>
      </w:tr>
      <w:tr w:rsidR="003C4382" w14:paraId="7FB01DCE" w14:textId="77777777">
        <w:tc>
          <w:tcPr>
            <w:tcW w:w="4673" w:type="dxa"/>
            <w:shd w:val="clear" w:color="auto" w:fill="auto"/>
          </w:tcPr>
          <w:p w14:paraId="56B406A9" w14:textId="77777777" w:rsidR="003C4382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537074B5" w14:textId="77777777" w:rsidR="003C4382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1C3A3280" w14:textId="54FBC78F" w:rsidR="003C4382" w:rsidRDefault="0097089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B73F5A">
              <w:rPr>
                <w:rFonts w:ascii="Calibri" w:hAnsi="Calibri"/>
                <w:szCs w:val="20"/>
              </w:rPr>
              <w:t>6</w:t>
            </w:r>
            <w:r w:rsidR="00E43434">
              <w:rPr>
                <w:rFonts w:ascii="Calibri" w:hAnsi="Calibri"/>
                <w:szCs w:val="20"/>
              </w:rPr>
              <w:t>/06/2021</w:t>
            </w:r>
          </w:p>
        </w:tc>
      </w:tr>
      <w:tr w:rsidR="003C4382" w14:paraId="49A7E59F" w14:textId="77777777">
        <w:tc>
          <w:tcPr>
            <w:tcW w:w="4673" w:type="dxa"/>
            <w:shd w:val="clear" w:color="auto" w:fill="auto"/>
          </w:tcPr>
          <w:p w14:paraId="227468B7" w14:textId="77777777" w:rsidR="003C4382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66E1F823" w14:textId="77777777" w:rsidR="003C4382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05F957BF" w14:textId="24528392" w:rsidR="003C4382" w:rsidRDefault="00E434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B73F5A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 w:rsidR="003C4382" w14:paraId="5C24E088" w14:textId="77777777">
        <w:tc>
          <w:tcPr>
            <w:tcW w:w="4673" w:type="dxa"/>
            <w:shd w:val="clear" w:color="auto" w:fill="auto"/>
          </w:tcPr>
          <w:p w14:paraId="4920D72F" w14:textId="77777777" w:rsidR="003C4382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BEBF86D" w14:textId="77777777" w:rsidR="003C4382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76A6129C" w14:textId="480257C7" w:rsidR="003C4382" w:rsidRDefault="00E434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73F5A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  <w:tr w:rsidR="003C4382" w14:paraId="719066DA" w14:textId="77777777">
        <w:tc>
          <w:tcPr>
            <w:tcW w:w="4673" w:type="dxa"/>
            <w:shd w:val="clear" w:color="auto" w:fill="auto"/>
          </w:tcPr>
          <w:p w14:paraId="0DC6B6F9" w14:textId="77777777" w:rsidR="003C4382" w:rsidRDefault="00E43434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B6621B6" w14:textId="77777777" w:rsidR="003C4382" w:rsidRDefault="00E43434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68" w:type="dxa"/>
            <w:shd w:val="clear" w:color="auto" w:fill="auto"/>
            <w:vAlign w:val="center"/>
          </w:tcPr>
          <w:p w14:paraId="3827FFE3" w14:textId="7A76C8AD" w:rsidR="003C4382" w:rsidRDefault="00E43434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B73F5A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/06/2021</w:t>
            </w:r>
          </w:p>
        </w:tc>
      </w:tr>
    </w:tbl>
    <w:bookmarkEnd w:id="0"/>
    <w:p w14:paraId="4BC6ACA9" w14:textId="77777777" w:rsidR="003C4382" w:rsidRDefault="00E43434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1FDAA5CA" w14:textId="59D2E267" w:rsidR="003C4382" w:rsidRDefault="003C4382">
      <w:pPr>
        <w:rPr>
          <w:rFonts w:asciiTheme="minorHAnsi" w:hAnsiTheme="minorHAnsi"/>
          <w:sz w:val="22"/>
          <w:szCs w:val="22"/>
        </w:rPr>
      </w:pPr>
    </w:p>
    <w:p w14:paraId="0A446715" w14:textId="77777777" w:rsidR="0097089B" w:rsidRDefault="0097089B">
      <w:pPr>
        <w:rPr>
          <w:rFonts w:asciiTheme="minorHAnsi" w:hAnsiTheme="minorHAnsi"/>
          <w:sz w:val="22"/>
          <w:szCs w:val="22"/>
        </w:rPr>
      </w:pPr>
    </w:p>
    <w:sectPr w:rsidR="0097089B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C74A4" w14:textId="77777777" w:rsidR="00153FC0" w:rsidRDefault="00153FC0">
      <w:r>
        <w:separator/>
      </w:r>
    </w:p>
  </w:endnote>
  <w:endnote w:type="continuationSeparator" w:id="0">
    <w:p w14:paraId="40D8ACD8" w14:textId="77777777" w:rsidR="00153FC0" w:rsidRDefault="0015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542F" w14:textId="77777777" w:rsidR="003C4382" w:rsidRDefault="00E43434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3B688A08" w14:textId="7B470FED" w:rsidR="003C4382" w:rsidRDefault="00E43434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363BB">
      <w:rPr>
        <w:noProof/>
      </w:rPr>
      <w:t>2021-05-18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28207" w14:textId="77777777" w:rsidR="00153FC0" w:rsidRDefault="00153FC0">
      <w:r>
        <w:separator/>
      </w:r>
    </w:p>
  </w:footnote>
  <w:footnote w:type="continuationSeparator" w:id="0">
    <w:p w14:paraId="74523A4A" w14:textId="77777777" w:rsidR="00153FC0" w:rsidRDefault="0015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ED13" w14:textId="03FCCEEC" w:rsidR="003C4382" w:rsidRDefault="00E43434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20F6E47" wp14:editId="75064EC4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9363BB">
      <w:rPr>
        <w:rStyle w:val="Strong"/>
        <w:szCs w:val="24"/>
      </w:rPr>
      <w:t>RFQ-KCDL-2021-001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F6225" w14:textId="77777777" w:rsidR="003C4382" w:rsidRDefault="00E43434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2214FBB0" w14:textId="77777777" w:rsidR="003C4382" w:rsidRDefault="003C4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EC696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3FC0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4382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63BB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089B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6C36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3F5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36A53"/>
    <w:rsid w:val="00E40A7F"/>
    <w:rsid w:val="00E419EF"/>
    <w:rsid w:val="00E41BC2"/>
    <w:rsid w:val="00E42494"/>
    <w:rsid w:val="00E425EC"/>
    <w:rsid w:val="00E4282A"/>
    <w:rsid w:val="00E43434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5B6A5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CE6F02"/>
  <w15:docId w15:val="{1C72A693-BC94-4010-A6B8-8A380C068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rPr>
      <w:sz w:val="16"/>
      <w:szCs w:val="16"/>
    </w:rPr>
  </w:style>
  <w:style w:type="paragraph" w:customStyle="1" w:styleId="a">
    <w:name w:val="선그리기"/>
    <w:basedOn w:val="Normal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AF1EBE-8040-4549-89EC-787AE0EE6A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21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KCDL</cp:lastModifiedBy>
  <cp:revision>6</cp:revision>
  <cp:lastPrinted>2013-10-18T08:32:00Z</cp:lastPrinted>
  <dcterms:created xsi:type="dcterms:W3CDTF">2020-07-06T12:32:00Z</dcterms:created>
  <dcterms:modified xsi:type="dcterms:W3CDTF">2021-05-17T23:57:00Z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1033-11.2.0.10132</vt:lpwstr>
  </property>
</Properties>
</file>